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87DE5" w14:textId="77777777" w:rsidR="00850DC1" w:rsidRDefault="00850DC1" w:rsidP="00850D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NAUNTELL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13A29814" w14:textId="77777777" w:rsidR="00850DC1" w:rsidRDefault="00850DC1" w:rsidP="00850D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Hathern</w:t>
      </w:r>
      <w:proofErr w:type="spellEnd"/>
      <w:r>
        <w:rPr>
          <w:rFonts w:ascii="Times New Roman" w:hAnsi="Times New Roman" w:cs="Times New Roman"/>
          <w:sz w:val="24"/>
          <w:szCs w:val="24"/>
        </w:rPr>
        <w:t>, Leicestershire.</w:t>
      </w:r>
    </w:p>
    <w:p w14:paraId="5FB10198" w14:textId="77777777" w:rsidR="00850DC1" w:rsidRDefault="00850DC1" w:rsidP="00850D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970541" w14:textId="77777777" w:rsidR="00850DC1" w:rsidRDefault="00850DC1" w:rsidP="00850D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B14AB5" w14:textId="77777777" w:rsidR="00850DC1" w:rsidRDefault="00850DC1" w:rsidP="00850D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Jun.1440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Leicester into lands</w:t>
      </w:r>
    </w:p>
    <w:p w14:paraId="3C8BCF28" w14:textId="77777777" w:rsidR="00850DC1" w:rsidRDefault="00850DC1" w:rsidP="00850D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held by the late Beatrice Shirley(q.v.).</w:t>
      </w:r>
    </w:p>
    <w:p w14:paraId="5A96FD5B" w14:textId="77777777" w:rsidR="00850DC1" w:rsidRDefault="00850DC1" w:rsidP="00850D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25-431)</w:t>
      </w:r>
    </w:p>
    <w:p w14:paraId="6D82855D" w14:textId="77777777" w:rsidR="00850DC1" w:rsidRDefault="00850DC1" w:rsidP="00850D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4343E9" w14:textId="77777777" w:rsidR="00850DC1" w:rsidRDefault="00850DC1" w:rsidP="00850D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9116B1" w14:textId="77777777" w:rsidR="00850DC1" w:rsidRPr="002B2253" w:rsidRDefault="00850DC1" w:rsidP="00850D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October 2021</w:t>
      </w:r>
    </w:p>
    <w:p w14:paraId="55B2514E" w14:textId="07203E00" w:rsidR="00BA00AB" w:rsidRPr="00850DC1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850DC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0B398" w14:textId="77777777" w:rsidR="00850DC1" w:rsidRDefault="00850DC1" w:rsidP="009139A6">
      <w:r>
        <w:separator/>
      </w:r>
    </w:p>
  </w:endnote>
  <w:endnote w:type="continuationSeparator" w:id="0">
    <w:p w14:paraId="64E6046D" w14:textId="77777777" w:rsidR="00850DC1" w:rsidRDefault="00850DC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562C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2EFB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8845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5F394" w14:textId="77777777" w:rsidR="00850DC1" w:rsidRDefault="00850DC1" w:rsidP="009139A6">
      <w:r>
        <w:separator/>
      </w:r>
    </w:p>
  </w:footnote>
  <w:footnote w:type="continuationSeparator" w:id="0">
    <w:p w14:paraId="443EFD74" w14:textId="77777777" w:rsidR="00850DC1" w:rsidRDefault="00850DC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967C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1A93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7747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DC1"/>
    <w:rsid w:val="000666E0"/>
    <w:rsid w:val="002510B7"/>
    <w:rsid w:val="005C130B"/>
    <w:rsid w:val="00826F5C"/>
    <w:rsid w:val="00850DC1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59F84C"/>
  <w15:chartTrackingRefBased/>
  <w15:docId w15:val="{D31E7B0D-540D-4BFE-A5E8-99609AF3C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2021-10-13T14:42:00Z</dcterms:created>
  <dcterms:modified xsi:type="dcterms:W3CDTF">2021-10-13T14:43:00Z</dcterms:modified>
</cp:coreProperties>
</file>